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40781" w14:textId="77777777" w:rsidR="00204884" w:rsidRDefault="00204884" w:rsidP="002048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RYCE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610A95F" w14:textId="77777777" w:rsidR="00204884" w:rsidRDefault="00204884" w:rsidP="00204884">
      <w:pPr>
        <w:pStyle w:val="NoSpacing"/>
        <w:rPr>
          <w:rFonts w:cs="Times New Roman"/>
          <w:szCs w:val="24"/>
        </w:rPr>
      </w:pPr>
    </w:p>
    <w:p w14:paraId="483E5C41" w14:textId="77777777" w:rsidR="00204884" w:rsidRDefault="00204884" w:rsidP="00204884">
      <w:pPr>
        <w:pStyle w:val="NoSpacing"/>
        <w:rPr>
          <w:rFonts w:cs="Times New Roman"/>
          <w:szCs w:val="24"/>
        </w:rPr>
      </w:pPr>
    </w:p>
    <w:p w14:paraId="1B66130A" w14:textId="77777777" w:rsidR="00204884" w:rsidRDefault="00204884" w:rsidP="002048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Tryppe</w:t>
      </w:r>
      <w:proofErr w:type="spellEnd"/>
      <w:r>
        <w:rPr>
          <w:rFonts w:cs="Times New Roman"/>
          <w:szCs w:val="24"/>
        </w:rPr>
        <w:t xml:space="preserve"> of Earls Cole(q.v.) and</w:t>
      </w:r>
    </w:p>
    <w:p w14:paraId="35F52FEA" w14:textId="77777777" w:rsidR="00204884" w:rsidRDefault="00204884" w:rsidP="002048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1A3BF036" w14:textId="77777777" w:rsidR="00204884" w:rsidRDefault="00204884" w:rsidP="002048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87B170B" w14:textId="77777777" w:rsidR="00204884" w:rsidRDefault="00204884" w:rsidP="00204884">
      <w:pPr>
        <w:pStyle w:val="NoSpacing"/>
        <w:rPr>
          <w:rFonts w:cs="Times New Roman"/>
          <w:szCs w:val="24"/>
        </w:rPr>
      </w:pPr>
    </w:p>
    <w:p w14:paraId="752FC926" w14:textId="77777777" w:rsidR="00204884" w:rsidRDefault="00204884" w:rsidP="00204884">
      <w:pPr>
        <w:pStyle w:val="NoSpacing"/>
        <w:rPr>
          <w:rFonts w:cs="Times New Roman"/>
          <w:szCs w:val="24"/>
        </w:rPr>
      </w:pPr>
    </w:p>
    <w:p w14:paraId="4544B3EF" w14:textId="77777777" w:rsidR="00204884" w:rsidRDefault="00204884" w:rsidP="002048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481C33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F2831" w14:textId="77777777" w:rsidR="00204884" w:rsidRDefault="00204884" w:rsidP="009139A6">
      <w:r>
        <w:separator/>
      </w:r>
    </w:p>
  </w:endnote>
  <w:endnote w:type="continuationSeparator" w:id="0">
    <w:p w14:paraId="5E5C9B2C" w14:textId="77777777" w:rsidR="00204884" w:rsidRDefault="002048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36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8A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C64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D66C" w14:textId="77777777" w:rsidR="00204884" w:rsidRDefault="00204884" w:rsidP="009139A6">
      <w:r>
        <w:separator/>
      </w:r>
    </w:p>
  </w:footnote>
  <w:footnote w:type="continuationSeparator" w:id="0">
    <w:p w14:paraId="20FB5605" w14:textId="77777777" w:rsidR="00204884" w:rsidRDefault="002048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8B6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0E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61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84"/>
    <w:rsid w:val="000666E0"/>
    <w:rsid w:val="0020488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45509"/>
  <w15:chartTrackingRefBased/>
  <w15:docId w15:val="{A6CA6D5E-7643-4727-8664-AA9605B9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48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2024-03-19T21:10:00Z</dcterms:created>
  <dcterms:modified xsi:type="dcterms:W3CDTF">2024-03-19T21:10:00Z</dcterms:modified>
</cp:coreProperties>
</file>